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F3D" w:rsidRDefault="0073292C">
      <w:r>
        <w:rPr>
          <w:noProof/>
          <w:lang w:eastAsia="en-GB"/>
        </w:rPr>
        <w:drawing>
          <wp:inline distT="0" distB="0" distL="0" distR="0" wp14:anchorId="14BB9C2B" wp14:editId="29A3F227">
            <wp:extent cx="5924550" cy="81188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2280" cy="812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65F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2C"/>
    <w:rsid w:val="0073292C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CC46C1-DF37-4956-932B-B4E2FE64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F8182E61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2021-02-23T19:57:00Z</dcterms:created>
  <dcterms:modified xsi:type="dcterms:W3CDTF">2021-02-23T19:57:00Z</dcterms:modified>
</cp:coreProperties>
</file>